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690E">
        <w:rPr>
          <w:rFonts w:ascii="Arial" w:hAnsi="Arial" w:cs="Arial"/>
          <w:b/>
          <w:caps/>
          <w:sz w:val="28"/>
          <w:szCs w:val="28"/>
        </w:rPr>
        <w:t>2659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8690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690E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intensificação de rondas policiais na região leste do Município, englobando o Bairro Cidade Salvador, o Jardim Santa Marina, o Parque dos Príncipes e o Conjunto São </w:t>
            </w:r>
            <w:proofErr w:type="gramStart"/>
            <w:r w:rsidRPr="0088690E">
              <w:rPr>
                <w:rFonts w:ascii="Arial" w:hAnsi="Arial" w:cs="Arial"/>
                <w:sz w:val="20"/>
                <w:szCs w:val="20"/>
              </w:rPr>
              <w:t>Benedito.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8690E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88690E" w:rsidRPr="0088690E">
        <w:rPr>
          <w:rFonts w:ascii="Arial" w:hAnsi="Arial" w:cs="Arial"/>
        </w:rPr>
        <w:t>ao 41º BPM/I - Batalhão de Polícia Militar do Interior solicitando a intensificação de rondas policiais na região leste do Município, englobando o Bairro Cidade Salvador, o Jardim Santa Marina, o Parque dos Príncipes e o Conjunto São Benedito.</w:t>
      </w:r>
    </w:p>
    <w:p w:rsidR="00691CF5" w:rsidRPr="00691CF5" w:rsidRDefault="0088690E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é feita em nome dos moradores dos referidos bairros, que relatam que, no final do ano, em virtude das férias escolares e do período de festas, as ruas ficam mais movimentadas e aumentam os números de casos de roubos e assaltos.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88690E" w:rsidRPr="0088690E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8690E">
        <w:rPr>
          <w:rFonts w:ascii="Arial" w:hAnsi="Arial" w:cs="Arial"/>
        </w:rPr>
        <w:t>10 de dezembro de 2015.</w:t>
      </w:r>
    </w:p>
    <w:p w:rsidR="0088690E" w:rsidRDefault="0088690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8690E" w:rsidRDefault="0088690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8690E" w:rsidRDefault="0088690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8690E" w:rsidRPr="00A34F2C" w:rsidRDefault="0088690E" w:rsidP="0088690E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88690E" w:rsidRPr="00A34F2C" w:rsidRDefault="0088690E" w:rsidP="0088690E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PSC</w:t>
      </w:r>
      <w:bookmarkStart w:id="0" w:name="_GoBack"/>
      <w:bookmarkEnd w:id="0"/>
    </w:p>
    <w:sectPr w:rsidR="0088690E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207" w:rsidRDefault="00244207">
      <w:r>
        <w:separator/>
      </w:r>
    </w:p>
  </w:endnote>
  <w:endnote w:type="continuationSeparator" w:id="0">
    <w:p w:rsidR="00244207" w:rsidRDefault="0024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207" w:rsidRDefault="00244207">
      <w:r>
        <w:separator/>
      </w:r>
    </w:p>
  </w:footnote>
  <w:footnote w:type="continuationSeparator" w:id="0">
    <w:p w:rsidR="00244207" w:rsidRDefault="00244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6BE2371" wp14:editId="57627EB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8A32191" wp14:editId="254BACA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32AD7E2" wp14:editId="7DA8DDC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2520678" wp14:editId="2FCF13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44207"/>
    <w:rsid w:val="00253C82"/>
    <w:rsid w:val="002A7434"/>
    <w:rsid w:val="002C4B2B"/>
    <w:rsid w:val="002C5C70"/>
    <w:rsid w:val="002F02DB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8690E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193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2015-12-09T12:17:00Z</dcterms:created>
  <dcterms:modified xsi:type="dcterms:W3CDTF">2015-12-09T12:17:00Z</dcterms:modified>
</cp:coreProperties>
</file>